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B965F" w14:textId="303E5F44" w:rsidR="00590A96" w:rsidRDefault="00E435A5" w:rsidP="000E0310">
      <w:pPr>
        <w:rPr>
          <w:sz w:val="24"/>
          <w:szCs w:val="24"/>
        </w:rPr>
      </w:pPr>
      <w:r>
        <w:rPr>
          <w:sz w:val="24"/>
          <w:szCs w:val="24"/>
        </w:rPr>
        <w:t>Aussc</w:t>
      </w:r>
      <w:r w:rsidR="009D6631">
        <w:rPr>
          <w:sz w:val="24"/>
          <w:szCs w:val="24"/>
        </w:rPr>
        <w:t xml:space="preserve">hreibung </w:t>
      </w:r>
      <w:r w:rsidR="003D461E">
        <w:rPr>
          <w:sz w:val="24"/>
          <w:szCs w:val="24"/>
        </w:rPr>
        <w:t>Tiefkühlkost 202</w:t>
      </w:r>
      <w:r w:rsidR="00E46129">
        <w:rPr>
          <w:sz w:val="24"/>
          <w:szCs w:val="24"/>
        </w:rPr>
        <w:t>6</w:t>
      </w:r>
    </w:p>
    <w:p w14:paraId="1164B134" w14:textId="05E9388E" w:rsidR="00590A96" w:rsidRDefault="00590A96" w:rsidP="000E0310">
      <w:pPr>
        <w:rPr>
          <w:sz w:val="24"/>
          <w:szCs w:val="24"/>
        </w:rPr>
      </w:pPr>
      <w:r>
        <w:rPr>
          <w:sz w:val="24"/>
          <w:szCs w:val="24"/>
        </w:rPr>
        <w:t>Au</w:t>
      </w:r>
      <w:r w:rsidR="00D840BB">
        <w:rPr>
          <w:sz w:val="24"/>
          <w:szCs w:val="24"/>
        </w:rPr>
        <w:t>sschreibung</w:t>
      </w:r>
      <w:r w:rsidR="00C07B6D">
        <w:rPr>
          <w:sz w:val="24"/>
          <w:szCs w:val="24"/>
        </w:rPr>
        <w:t xml:space="preserve">snummer </w:t>
      </w:r>
      <w:r w:rsidR="003D461E">
        <w:rPr>
          <w:sz w:val="24"/>
          <w:szCs w:val="24"/>
        </w:rPr>
        <w:t>EG-OV-2</w:t>
      </w:r>
      <w:r w:rsidR="00E46129">
        <w:rPr>
          <w:sz w:val="24"/>
          <w:szCs w:val="24"/>
        </w:rPr>
        <w:t>6</w:t>
      </w:r>
      <w:r w:rsidR="003D461E">
        <w:rPr>
          <w:sz w:val="24"/>
          <w:szCs w:val="24"/>
        </w:rPr>
        <w:t>-000</w:t>
      </w:r>
      <w:r w:rsidR="00E46129">
        <w:rPr>
          <w:sz w:val="24"/>
          <w:szCs w:val="24"/>
        </w:rPr>
        <w:t>4</w:t>
      </w:r>
    </w:p>
    <w:p w14:paraId="5EEEC093" w14:textId="77777777" w:rsidR="00590A96" w:rsidRDefault="00590A96" w:rsidP="000E0310">
      <w:pPr>
        <w:rPr>
          <w:sz w:val="24"/>
          <w:szCs w:val="24"/>
        </w:rPr>
      </w:pPr>
    </w:p>
    <w:p w14:paraId="085EB972" w14:textId="77777777" w:rsidR="00590A96" w:rsidRDefault="00590A96" w:rsidP="000E0310">
      <w:pPr>
        <w:rPr>
          <w:sz w:val="24"/>
          <w:szCs w:val="24"/>
        </w:rPr>
      </w:pPr>
    </w:p>
    <w:p w14:paraId="34FD0F6D" w14:textId="77777777" w:rsidR="005418A4" w:rsidRPr="00A67AC6" w:rsidRDefault="00D840BB" w:rsidP="000E0310">
      <w:pPr>
        <w:rPr>
          <w:b/>
          <w:sz w:val="24"/>
          <w:szCs w:val="24"/>
        </w:rPr>
      </w:pPr>
      <w:r w:rsidRPr="00A67AC6">
        <w:rPr>
          <w:b/>
          <w:sz w:val="24"/>
          <w:szCs w:val="24"/>
        </w:rPr>
        <w:t>Die Vergabeunterlagen enthalten</w:t>
      </w:r>
      <w:r w:rsidR="000E0310" w:rsidRPr="00A67AC6">
        <w:rPr>
          <w:b/>
          <w:sz w:val="24"/>
          <w:szCs w:val="24"/>
        </w:rPr>
        <w:t xml:space="preserve"> folgende Dokumente</w:t>
      </w:r>
      <w:r w:rsidR="00821977" w:rsidRPr="00A67AC6">
        <w:rPr>
          <w:b/>
          <w:sz w:val="24"/>
          <w:szCs w:val="24"/>
        </w:rPr>
        <w:t>:</w:t>
      </w:r>
    </w:p>
    <w:p w14:paraId="6B45873C" w14:textId="77777777" w:rsidR="00494BDE" w:rsidRDefault="00494BDE" w:rsidP="000E0310">
      <w:pPr>
        <w:rPr>
          <w:sz w:val="24"/>
          <w:szCs w:val="24"/>
        </w:rPr>
      </w:pPr>
    </w:p>
    <w:tbl>
      <w:tblPr>
        <w:tblW w:w="0" w:type="auto"/>
        <w:tblInd w:w="-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8"/>
        <w:gridCol w:w="7753"/>
      </w:tblGrid>
      <w:tr w:rsidR="000E0310" w:rsidRPr="0010504F" w14:paraId="4A8E0E0E" w14:textId="77777777" w:rsidTr="00B41A01">
        <w:tc>
          <w:tcPr>
            <w:tcW w:w="1698" w:type="dxa"/>
            <w:shd w:val="clear" w:color="auto" w:fill="C0C0C0"/>
          </w:tcPr>
          <w:p w14:paraId="6562034D" w14:textId="77777777" w:rsidR="000E0310" w:rsidRPr="0010504F" w:rsidRDefault="000E0310" w:rsidP="0010504F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 w:rsidRPr="0010504F">
              <w:rPr>
                <w:b/>
                <w:sz w:val="24"/>
                <w:szCs w:val="24"/>
              </w:rPr>
              <w:t>Nummer</w:t>
            </w:r>
          </w:p>
        </w:tc>
        <w:tc>
          <w:tcPr>
            <w:tcW w:w="7753" w:type="dxa"/>
            <w:shd w:val="clear" w:color="auto" w:fill="C0C0C0"/>
          </w:tcPr>
          <w:p w14:paraId="7C25A092" w14:textId="77777777" w:rsidR="000E0310" w:rsidRPr="0010504F" w:rsidRDefault="000E0310" w:rsidP="0010504F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 w:rsidRPr="0010504F">
              <w:rPr>
                <w:b/>
                <w:sz w:val="24"/>
                <w:szCs w:val="24"/>
              </w:rPr>
              <w:t>Dokument</w:t>
            </w:r>
          </w:p>
        </w:tc>
      </w:tr>
      <w:tr w:rsidR="000E0310" w:rsidRPr="0010504F" w14:paraId="3A8C1844" w14:textId="77777777" w:rsidTr="00B41A01">
        <w:tc>
          <w:tcPr>
            <w:tcW w:w="1698" w:type="dxa"/>
            <w:tcBorders>
              <w:bottom w:val="single" w:sz="6" w:space="0" w:color="auto"/>
            </w:tcBorders>
          </w:tcPr>
          <w:p w14:paraId="46BE033B" w14:textId="77777777" w:rsidR="000E0310" w:rsidRPr="0010504F" w:rsidRDefault="00731A3B" w:rsidP="0010504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 w:rsidRPr="0010504F">
              <w:rPr>
                <w:sz w:val="24"/>
                <w:szCs w:val="24"/>
              </w:rPr>
              <w:t>1</w:t>
            </w:r>
          </w:p>
        </w:tc>
        <w:tc>
          <w:tcPr>
            <w:tcW w:w="7753" w:type="dxa"/>
            <w:tcBorders>
              <w:bottom w:val="single" w:sz="6" w:space="0" w:color="auto"/>
            </w:tcBorders>
          </w:tcPr>
          <w:p w14:paraId="028EC79A" w14:textId="59A94E2F" w:rsidR="000E0310" w:rsidRPr="0010504F" w:rsidRDefault="00CD1CCB" w:rsidP="0010504F">
            <w:pPr>
              <w:spacing w:before="60" w:after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Deckblatt</w:t>
            </w:r>
          </w:p>
        </w:tc>
      </w:tr>
      <w:tr w:rsidR="00CD1CCB" w:rsidRPr="0010504F" w14:paraId="2FCF5F02" w14:textId="77777777" w:rsidTr="00B41A01">
        <w:tc>
          <w:tcPr>
            <w:tcW w:w="1698" w:type="dxa"/>
            <w:tcBorders>
              <w:bottom w:val="single" w:sz="6" w:space="0" w:color="auto"/>
            </w:tcBorders>
          </w:tcPr>
          <w:p w14:paraId="4F38E7A8" w14:textId="0B258D27" w:rsidR="00CD1CCB" w:rsidRPr="0010504F" w:rsidRDefault="00CD1CCB" w:rsidP="0010504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753" w:type="dxa"/>
            <w:tcBorders>
              <w:bottom w:val="single" w:sz="6" w:space="0" w:color="auto"/>
            </w:tcBorders>
          </w:tcPr>
          <w:p w14:paraId="551C0A98" w14:textId="02943799" w:rsidR="00CD1CCB" w:rsidRPr="0010504F" w:rsidRDefault="00CD1CCB" w:rsidP="0010504F">
            <w:pPr>
              <w:spacing w:before="60" w:after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Auflistung der Dokumente, technische Hilfe</w:t>
            </w:r>
          </w:p>
        </w:tc>
      </w:tr>
      <w:tr w:rsidR="00CD1CCB" w:rsidRPr="0010504F" w14:paraId="65780951" w14:textId="77777777" w:rsidTr="00B41A01">
        <w:tc>
          <w:tcPr>
            <w:tcW w:w="1698" w:type="dxa"/>
            <w:tcBorders>
              <w:bottom w:val="single" w:sz="6" w:space="0" w:color="auto"/>
            </w:tcBorders>
          </w:tcPr>
          <w:p w14:paraId="744D4CDD" w14:textId="3AA4B6DC" w:rsidR="00CD1CCB" w:rsidRPr="0010504F" w:rsidRDefault="00CD1CCB" w:rsidP="0010504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753" w:type="dxa"/>
            <w:tcBorders>
              <w:bottom w:val="single" w:sz="6" w:space="0" w:color="auto"/>
            </w:tcBorders>
          </w:tcPr>
          <w:p w14:paraId="548AA20F" w14:textId="5D93BE52" w:rsidR="00CD1CCB" w:rsidRPr="0010504F" w:rsidRDefault="00CD1CCB" w:rsidP="0010504F">
            <w:pPr>
              <w:spacing w:before="60" w:after="60" w:line="240" w:lineRule="auto"/>
              <w:rPr>
                <w:sz w:val="24"/>
                <w:szCs w:val="24"/>
              </w:rPr>
            </w:pPr>
            <w:r w:rsidRPr="0010504F">
              <w:rPr>
                <w:sz w:val="24"/>
                <w:szCs w:val="24"/>
              </w:rPr>
              <w:t>Aufforderung zur Angebotsabgabe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0E0310" w:rsidRPr="0010504F" w14:paraId="2D04DFD3" w14:textId="77777777" w:rsidTr="00B41A01">
        <w:tc>
          <w:tcPr>
            <w:tcW w:w="1698" w:type="dxa"/>
            <w:shd w:val="clear" w:color="auto" w:fill="C2D69B"/>
          </w:tcPr>
          <w:p w14:paraId="2B8BC0D3" w14:textId="5C07EE67" w:rsidR="000E0310" w:rsidRPr="0010504F" w:rsidRDefault="00CD1CCB" w:rsidP="0010504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753" w:type="dxa"/>
            <w:shd w:val="clear" w:color="auto" w:fill="C2D69B"/>
          </w:tcPr>
          <w:p w14:paraId="2B711A26" w14:textId="77777777" w:rsidR="000E0310" w:rsidRPr="0010504F" w:rsidRDefault="000E0310" w:rsidP="0010504F">
            <w:pPr>
              <w:spacing w:before="60" w:after="60" w:line="240" w:lineRule="auto"/>
              <w:rPr>
                <w:sz w:val="24"/>
                <w:szCs w:val="24"/>
              </w:rPr>
            </w:pPr>
            <w:r w:rsidRPr="0010504F">
              <w:rPr>
                <w:sz w:val="24"/>
                <w:szCs w:val="24"/>
              </w:rPr>
              <w:t>Angebot</w:t>
            </w:r>
          </w:p>
        </w:tc>
      </w:tr>
      <w:tr w:rsidR="000E0310" w:rsidRPr="0010504F" w14:paraId="47C9671F" w14:textId="77777777" w:rsidTr="00B41A01">
        <w:tc>
          <w:tcPr>
            <w:tcW w:w="1698" w:type="dxa"/>
            <w:tcBorders>
              <w:bottom w:val="single" w:sz="6" w:space="0" w:color="auto"/>
            </w:tcBorders>
          </w:tcPr>
          <w:p w14:paraId="2F0B6816" w14:textId="3751C3D4" w:rsidR="000E0310" w:rsidRPr="0010504F" w:rsidRDefault="00CD1CCB" w:rsidP="0010504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753" w:type="dxa"/>
            <w:tcBorders>
              <w:bottom w:val="single" w:sz="6" w:space="0" w:color="auto"/>
            </w:tcBorders>
          </w:tcPr>
          <w:p w14:paraId="63A4E3F0" w14:textId="77777777" w:rsidR="000E0310" w:rsidRPr="0010504F" w:rsidRDefault="000E0310" w:rsidP="0010504F">
            <w:pPr>
              <w:spacing w:before="60" w:after="60" w:line="240" w:lineRule="auto"/>
              <w:rPr>
                <w:sz w:val="24"/>
                <w:szCs w:val="24"/>
              </w:rPr>
            </w:pPr>
            <w:r w:rsidRPr="0010504F">
              <w:rPr>
                <w:sz w:val="24"/>
                <w:szCs w:val="24"/>
              </w:rPr>
              <w:t>Leistungsbeschreibung</w:t>
            </w:r>
          </w:p>
        </w:tc>
      </w:tr>
      <w:tr w:rsidR="000E0310" w:rsidRPr="0010504F" w14:paraId="07DC1FE4" w14:textId="77777777" w:rsidTr="00B41A01">
        <w:tc>
          <w:tcPr>
            <w:tcW w:w="1698" w:type="dxa"/>
            <w:shd w:val="clear" w:color="auto" w:fill="C2D69B"/>
          </w:tcPr>
          <w:p w14:paraId="1485F08C" w14:textId="56D270C2" w:rsidR="000E0310" w:rsidRPr="0010504F" w:rsidRDefault="00CD1CCB" w:rsidP="0010504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753" w:type="dxa"/>
            <w:shd w:val="clear" w:color="auto" w:fill="C2D69B"/>
          </w:tcPr>
          <w:p w14:paraId="7169EDFE" w14:textId="77777777" w:rsidR="000E0310" w:rsidRPr="0010504F" w:rsidRDefault="000E0310" w:rsidP="0010504F">
            <w:pPr>
              <w:spacing w:before="60" w:after="60" w:line="240" w:lineRule="auto"/>
              <w:rPr>
                <w:sz w:val="24"/>
                <w:szCs w:val="24"/>
              </w:rPr>
            </w:pPr>
            <w:r w:rsidRPr="0010504F">
              <w:rPr>
                <w:sz w:val="24"/>
                <w:szCs w:val="24"/>
              </w:rPr>
              <w:t>Leistungsverzeichnis, Angebot des Bieters</w:t>
            </w:r>
          </w:p>
        </w:tc>
      </w:tr>
      <w:tr w:rsidR="000E0310" w:rsidRPr="0010504F" w14:paraId="2D8DAAEC" w14:textId="77777777" w:rsidTr="00B41A01">
        <w:tc>
          <w:tcPr>
            <w:tcW w:w="1698" w:type="dxa"/>
            <w:tcBorders>
              <w:bottom w:val="single" w:sz="6" w:space="0" w:color="auto"/>
            </w:tcBorders>
          </w:tcPr>
          <w:p w14:paraId="22C00F9F" w14:textId="623CAD06" w:rsidR="000E0310" w:rsidRPr="0010504F" w:rsidRDefault="00CD1CCB" w:rsidP="0010504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753" w:type="dxa"/>
            <w:tcBorders>
              <w:bottom w:val="single" w:sz="6" w:space="0" w:color="auto"/>
            </w:tcBorders>
          </w:tcPr>
          <w:p w14:paraId="3D241D87" w14:textId="77777777" w:rsidR="000E0310" w:rsidRPr="0010504F" w:rsidRDefault="00731A3B" w:rsidP="0010504F">
            <w:pPr>
              <w:spacing w:before="60" w:after="60" w:line="240" w:lineRule="auto"/>
              <w:rPr>
                <w:sz w:val="24"/>
                <w:szCs w:val="24"/>
              </w:rPr>
            </w:pPr>
            <w:r w:rsidRPr="0010504F">
              <w:rPr>
                <w:sz w:val="24"/>
                <w:szCs w:val="24"/>
              </w:rPr>
              <w:t xml:space="preserve">Anlieferstellen – Zeiten </w:t>
            </w:r>
          </w:p>
        </w:tc>
      </w:tr>
      <w:tr w:rsidR="000E0310" w:rsidRPr="0010504F" w14:paraId="546E644B" w14:textId="77777777" w:rsidTr="00B41A01">
        <w:tc>
          <w:tcPr>
            <w:tcW w:w="1698" w:type="dxa"/>
            <w:shd w:val="clear" w:color="auto" w:fill="C2D69B"/>
          </w:tcPr>
          <w:p w14:paraId="2EE2E246" w14:textId="4CC6A442" w:rsidR="000E0310" w:rsidRPr="0010504F" w:rsidRDefault="00CD1CCB" w:rsidP="0010504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753" w:type="dxa"/>
            <w:shd w:val="clear" w:color="auto" w:fill="C2D69B"/>
          </w:tcPr>
          <w:p w14:paraId="510F564B" w14:textId="77777777" w:rsidR="000E0310" w:rsidRPr="0010504F" w:rsidRDefault="00731A3B" w:rsidP="0010504F">
            <w:pPr>
              <w:spacing w:before="60" w:after="60" w:line="240" w:lineRule="auto"/>
              <w:rPr>
                <w:sz w:val="24"/>
                <w:szCs w:val="24"/>
              </w:rPr>
            </w:pPr>
            <w:r w:rsidRPr="0010504F">
              <w:rPr>
                <w:sz w:val="24"/>
                <w:szCs w:val="24"/>
              </w:rPr>
              <w:t>Ei</w:t>
            </w:r>
            <w:r w:rsidR="00ED09FB">
              <w:rPr>
                <w:sz w:val="24"/>
                <w:szCs w:val="24"/>
              </w:rPr>
              <w:t>generklärung zum Nichtvorliegen von Ausschlussgründen</w:t>
            </w:r>
          </w:p>
        </w:tc>
      </w:tr>
      <w:tr w:rsidR="0012629A" w:rsidRPr="0010504F" w14:paraId="7573AE30" w14:textId="77777777" w:rsidTr="00B41A01">
        <w:tc>
          <w:tcPr>
            <w:tcW w:w="1698" w:type="dxa"/>
            <w:shd w:val="clear" w:color="auto" w:fill="C2D69B"/>
          </w:tcPr>
          <w:p w14:paraId="2A0A846A" w14:textId="7B985316" w:rsidR="0012629A" w:rsidRPr="0010504F" w:rsidRDefault="00CD1CCB" w:rsidP="0010504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753" w:type="dxa"/>
            <w:shd w:val="clear" w:color="auto" w:fill="C2D69B"/>
          </w:tcPr>
          <w:p w14:paraId="708690F3" w14:textId="77777777" w:rsidR="0012629A" w:rsidRPr="0010504F" w:rsidRDefault="0012629A" w:rsidP="0010504F">
            <w:pPr>
              <w:spacing w:before="60" w:after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Eigenerklärung zu den Russland-Sanktionen</w:t>
            </w:r>
          </w:p>
        </w:tc>
      </w:tr>
      <w:tr w:rsidR="000E0310" w:rsidRPr="0010504F" w14:paraId="53E6E096" w14:textId="77777777" w:rsidTr="00B41A01">
        <w:tc>
          <w:tcPr>
            <w:tcW w:w="1698" w:type="dxa"/>
          </w:tcPr>
          <w:p w14:paraId="71EE67A3" w14:textId="47701F30" w:rsidR="000E0310" w:rsidRPr="0010504F" w:rsidRDefault="00CD1CCB" w:rsidP="0010504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53" w:type="dxa"/>
          </w:tcPr>
          <w:p w14:paraId="620AD053" w14:textId="77777777" w:rsidR="000E0310" w:rsidRPr="0010504F" w:rsidRDefault="00731A3B" w:rsidP="0010504F">
            <w:pPr>
              <w:spacing w:before="60" w:after="60" w:line="240" w:lineRule="auto"/>
              <w:rPr>
                <w:sz w:val="24"/>
                <w:szCs w:val="24"/>
              </w:rPr>
            </w:pPr>
            <w:r w:rsidRPr="0010504F">
              <w:rPr>
                <w:sz w:val="24"/>
                <w:szCs w:val="24"/>
              </w:rPr>
              <w:t>Verhaltenskodex der Elbe-Werkstätten GmbH</w:t>
            </w:r>
          </w:p>
        </w:tc>
      </w:tr>
      <w:tr w:rsidR="00731A3B" w:rsidRPr="0010504F" w14:paraId="0A937F68" w14:textId="77777777" w:rsidTr="00B41A01">
        <w:tc>
          <w:tcPr>
            <w:tcW w:w="1698" w:type="dxa"/>
          </w:tcPr>
          <w:p w14:paraId="5B42AB90" w14:textId="6A2EE87D" w:rsidR="00731A3B" w:rsidRPr="0010504F" w:rsidRDefault="00CD1CCB" w:rsidP="0010504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753" w:type="dxa"/>
          </w:tcPr>
          <w:p w14:paraId="27BCA1AF" w14:textId="1AEDFA39" w:rsidR="00731A3B" w:rsidRPr="0010504F" w:rsidRDefault="00731A3B" w:rsidP="0010504F">
            <w:pPr>
              <w:spacing w:before="60" w:after="60" w:line="240" w:lineRule="auto"/>
              <w:rPr>
                <w:sz w:val="24"/>
                <w:szCs w:val="24"/>
              </w:rPr>
            </w:pPr>
            <w:r w:rsidRPr="0010504F">
              <w:rPr>
                <w:sz w:val="24"/>
                <w:szCs w:val="24"/>
              </w:rPr>
              <w:t>Bewerbungsbedingungen für die Vergabe von Liefe</w:t>
            </w:r>
            <w:r w:rsidR="001102FA">
              <w:rPr>
                <w:sz w:val="24"/>
                <w:szCs w:val="24"/>
              </w:rPr>
              <w:t>r- und</w:t>
            </w:r>
            <w:r w:rsidRPr="0010504F">
              <w:rPr>
                <w:sz w:val="24"/>
                <w:szCs w:val="24"/>
              </w:rPr>
              <w:t xml:space="preserve"> </w:t>
            </w:r>
            <w:r w:rsidRPr="0010504F">
              <w:rPr>
                <w:sz w:val="24"/>
                <w:szCs w:val="24"/>
              </w:rPr>
              <w:br/>
              <w:t>Dienstleistungen</w:t>
            </w:r>
          </w:p>
        </w:tc>
      </w:tr>
      <w:tr w:rsidR="00731A3B" w:rsidRPr="0010504F" w14:paraId="6694BFA4" w14:textId="77777777" w:rsidTr="00B41A01">
        <w:tc>
          <w:tcPr>
            <w:tcW w:w="1698" w:type="dxa"/>
          </w:tcPr>
          <w:p w14:paraId="578B8189" w14:textId="40C36FA7" w:rsidR="00731A3B" w:rsidRPr="0010504F" w:rsidRDefault="00CD1CCB" w:rsidP="0010504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753" w:type="dxa"/>
          </w:tcPr>
          <w:p w14:paraId="1DF54CEC" w14:textId="1EDFAE4A" w:rsidR="00731A3B" w:rsidRPr="0010504F" w:rsidRDefault="00731A3B" w:rsidP="0010504F">
            <w:pPr>
              <w:spacing w:before="60" w:after="60" w:line="240" w:lineRule="auto"/>
              <w:rPr>
                <w:sz w:val="24"/>
                <w:szCs w:val="24"/>
              </w:rPr>
            </w:pPr>
            <w:r w:rsidRPr="0010504F">
              <w:rPr>
                <w:sz w:val="24"/>
                <w:szCs w:val="24"/>
              </w:rPr>
              <w:t>Zusätzliche Vertragsbedingungen für die Ausführung von Liefer</w:t>
            </w:r>
            <w:r w:rsidR="009E10DF">
              <w:rPr>
                <w:sz w:val="24"/>
                <w:szCs w:val="24"/>
              </w:rPr>
              <w:t xml:space="preserve">- </w:t>
            </w:r>
            <w:r w:rsidR="009E10DF">
              <w:rPr>
                <w:sz w:val="24"/>
                <w:szCs w:val="24"/>
              </w:rPr>
              <w:br/>
            </w:r>
            <w:r w:rsidRPr="0010504F">
              <w:rPr>
                <w:sz w:val="24"/>
                <w:szCs w:val="24"/>
              </w:rPr>
              <w:t>und Dienstleistungen</w:t>
            </w:r>
          </w:p>
        </w:tc>
      </w:tr>
    </w:tbl>
    <w:p w14:paraId="7388E279" w14:textId="77777777" w:rsidR="00494BDE" w:rsidRDefault="00494BDE" w:rsidP="000E0310">
      <w:pPr>
        <w:rPr>
          <w:sz w:val="24"/>
          <w:szCs w:val="24"/>
        </w:rPr>
      </w:pPr>
    </w:p>
    <w:p w14:paraId="65652B60" w14:textId="77777777" w:rsidR="00821977" w:rsidRDefault="00821977" w:rsidP="000E0310">
      <w:pPr>
        <w:rPr>
          <w:sz w:val="24"/>
          <w:szCs w:val="24"/>
        </w:rPr>
      </w:pPr>
      <w:r>
        <w:rPr>
          <w:sz w:val="24"/>
          <w:szCs w:val="24"/>
        </w:rPr>
        <w:t>Die farblich hinterlegten Dokumente müssen im Rahmen eines Angebots e</w:t>
      </w:r>
      <w:r w:rsidR="00DE79F8">
        <w:rPr>
          <w:sz w:val="24"/>
          <w:szCs w:val="24"/>
        </w:rPr>
        <w:t xml:space="preserve">ingereicht werden, alle anderen Unterlagen dienen der Information des Bieters und werden nicht eingereicht. </w:t>
      </w:r>
    </w:p>
    <w:p w14:paraId="457AB7D1" w14:textId="77777777" w:rsidR="00494BDE" w:rsidRDefault="00494BDE" w:rsidP="000E0310">
      <w:pPr>
        <w:rPr>
          <w:sz w:val="24"/>
          <w:szCs w:val="24"/>
        </w:rPr>
      </w:pPr>
    </w:p>
    <w:p w14:paraId="0FEAB262" w14:textId="77777777" w:rsidR="004F77B6" w:rsidRPr="00A67AC6" w:rsidRDefault="004F77B6" w:rsidP="000E0310">
      <w:pPr>
        <w:rPr>
          <w:b/>
          <w:sz w:val="24"/>
          <w:szCs w:val="24"/>
        </w:rPr>
      </w:pPr>
      <w:r w:rsidRPr="00A67AC6">
        <w:rPr>
          <w:b/>
          <w:sz w:val="24"/>
          <w:szCs w:val="24"/>
        </w:rPr>
        <w:t>Einreichung des Angebots:</w:t>
      </w:r>
    </w:p>
    <w:p w14:paraId="39CA0AD5" w14:textId="77777777" w:rsidR="004F77B6" w:rsidRDefault="004F77B6" w:rsidP="000E0310">
      <w:pPr>
        <w:rPr>
          <w:sz w:val="24"/>
          <w:szCs w:val="24"/>
        </w:rPr>
      </w:pPr>
    </w:p>
    <w:p w14:paraId="170E4DD2" w14:textId="77777777" w:rsidR="004F77B6" w:rsidRDefault="00F15A8C" w:rsidP="000E0310">
      <w:pPr>
        <w:rPr>
          <w:sz w:val="24"/>
          <w:szCs w:val="24"/>
        </w:rPr>
      </w:pPr>
      <w:r>
        <w:rPr>
          <w:sz w:val="24"/>
          <w:szCs w:val="24"/>
        </w:rPr>
        <w:t xml:space="preserve">In elektronischer Form auf der </w:t>
      </w:r>
      <w:r w:rsidR="004F77B6">
        <w:rPr>
          <w:sz w:val="24"/>
          <w:szCs w:val="24"/>
        </w:rPr>
        <w:t>Internetplattform: Deutsches Vergabeportal DTVP</w:t>
      </w:r>
    </w:p>
    <w:p w14:paraId="1ACC2CDC" w14:textId="77777777" w:rsidR="004F77B6" w:rsidRDefault="004F77B6" w:rsidP="000E0310">
      <w:pPr>
        <w:rPr>
          <w:sz w:val="24"/>
          <w:szCs w:val="24"/>
        </w:rPr>
      </w:pPr>
      <w:r>
        <w:rPr>
          <w:sz w:val="24"/>
          <w:szCs w:val="24"/>
        </w:rPr>
        <w:t>Technischer Betreiber: Cosinex GmbH, Konrad-Zuse-Straße 10, 44801 Bochum</w:t>
      </w:r>
    </w:p>
    <w:p w14:paraId="5F32CAF4" w14:textId="2C13AD30" w:rsidR="00B27070" w:rsidRPr="000E0310" w:rsidRDefault="002C4AF9" w:rsidP="000E0310">
      <w:pPr>
        <w:rPr>
          <w:sz w:val="24"/>
          <w:szCs w:val="24"/>
        </w:rPr>
      </w:pPr>
      <w:r>
        <w:rPr>
          <w:sz w:val="24"/>
          <w:szCs w:val="24"/>
        </w:rPr>
        <w:t xml:space="preserve">Technische Hilfe: </w:t>
      </w:r>
      <w:r w:rsidR="004F77B6">
        <w:rPr>
          <w:sz w:val="24"/>
          <w:szCs w:val="24"/>
        </w:rPr>
        <w:t>Telefon</w:t>
      </w:r>
      <w:r w:rsidR="003D4175">
        <w:rPr>
          <w:sz w:val="24"/>
          <w:szCs w:val="24"/>
        </w:rPr>
        <w:t>:</w:t>
      </w:r>
      <w:r w:rsidR="004F77B6">
        <w:rPr>
          <w:sz w:val="24"/>
          <w:szCs w:val="24"/>
        </w:rPr>
        <w:t xml:space="preserve"> 0234/298796-11, </w:t>
      </w:r>
      <w:r w:rsidR="003D4175">
        <w:rPr>
          <w:sz w:val="24"/>
          <w:szCs w:val="24"/>
        </w:rPr>
        <w:t>E-Mail:</w:t>
      </w:r>
      <w:r w:rsidR="004F77B6">
        <w:rPr>
          <w:sz w:val="24"/>
          <w:szCs w:val="24"/>
        </w:rPr>
        <w:t xml:space="preserve"> </w:t>
      </w:r>
      <w:r w:rsidR="004F77B6" w:rsidRPr="004F77B6">
        <w:rPr>
          <w:sz w:val="24"/>
          <w:szCs w:val="24"/>
        </w:rPr>
        <w:t>support@cosinex.de</w:t>
      </w:r>
      <w:r w:rsidR="004F77B6">
        <w:rPr>
          <w:sz w:val="24"/>
          <w:szCs w:val="24"/>
        </w:rPr>
        <w:t xml:space="preserve"> </w:t>
      </w:r>
    </w:p>
    <w:sectPr w:rsidR="00B27070" w:rsidRPr="000E0310" w:rsidSect="00A42199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2750" w:right="1134" w:bottom="2552" w:left="1418" w:header="709" w:footer="709" w:gutter="0"/>
      <w:cols w:space="6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9EBE5" w14:textId="77777777" w:rsidR="00FE6835" w:rsidRDefault="00FE6835">
      <w:r>
        <w:separator/>
      </w:r>
    </w:p>
  </w:endnote>
  <w:endnote w:type="continuationSeparator" w:id="0">
    <w:p w14:paraId="28A85743" w14:textId="77777777" w:rsidR="00FE6835" w:rsidRDefault="00FE6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9386F" w14:textId="77777777" w:rsidR="00F44C20" w:rsidRDefault="00F44C20">
    <w:pPr>
      <w:pStyle w:val="Fuzeile"/>
    </w:pPr>
    <w:r>
      <w:tab/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7D65FF">
      <w:rPr>
        <w:noProof/>
      </w:rPr>
      <w:t>2</w:t>
    </w:r>
    <w:r>
      <w:fldChar w:fldCharType="end"/>
    </w:r>
    <w:r>
      <w:t xml:space="preserve"> von </w:t>
    </w:r>
    <w:r w:rsidR="002E0056">
      <w:rPr>
        <w:noProof/>
      </w:rPr>
      <w:fldChar w:fldCharType="begin"/>
    </w:r>
    <w:r w:rsidR="002E0056">
      <w:rPr>
        <w:noProof/>
      </w:rPr>
      <w:instrText xml:space="preserve"> NUMPAGES </w:instrText>
    </w:r>
    <w:r w:rsidR="002E0056">
      <w:rPr>
        <w:noProof/>
      </w:rPr>
      <w:fldChar w:fldCharType="separate"/>
    </w:r>
    <w:r w:rsidR="007D65FF">
      <w:rPr>
        <w:noProof/>
      </w:rPr>
      <w:t>2</w:t>
    </w:r>
    <w:r w:rsidR="002E0056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27D93" w14:textId="4F644095" w:rsidR="00F44C20" w:rsidRDefault="00C721A3" w:rsidP="00873D3A">
    <w:pPr>
      <w:pStyle w:val="Fuzeile"/>
      <w:tabs>
        <w:tab w:val="clear" w:pos="4536"/>
        <w:tab w:val="clear" w:pos="9072"/>
      </w:tabs>
      <w:ind w:right="27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19B6DF8" wp14:editId="58E4076C">
          <wp:simplePos x="0" y="0"/>
          <wp:positionH relativeFrom="page">
            <wp:align>center</wp:align>
          </wp:positionH>
          <wp:positionV relativeFrom="paragraph">
            <wp:posOffset>-810260</wp:posOffset>
          </wp:positionV>
          <wp:extent cx="6804000" cy="1404000"/>
          <wp:effectExtent l="0" t="0" r="0" b="5715"/>
          <wp:wrapNone/>
          <wp:docPr id="717619886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00" cy="140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603AE" w14:textId="77777777" w:rsidR="00FE6835" w:rsidRDefault="00FE6835">
      <w:r>
        <w:separator/>
      </w:r>
    </w:p>
  </w:footnote>
  <w:footnote w:type="continuationSeparator" w:id="0">
    <w:p w14:paraId="7F5D0180" w14:textId="77777777" w:rsidR="00FE6835" w:rsidRDefault="00FE6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F07F8" w14:textId="77777777" w:rsidR="00F44C20" w:rsidRPr="004D02F7" w:rsidRDefault="005D6867" w:rsidP="004D02F7">
    <w:pPr>
      <w:pStyle w:val="Fuzeile"/>
      <w:tabs>
        <w:tab w:val="clear" w:pos="4536"/>
        <w:tab w:val="clear" w:pos="9072"/>
      </w:tabs>
      <w:spacing w:line="240" w:lineRule="auto"/>
      <w:rPr>
        <w:sz w:val="18"/>
        <w:szCs w:val="18"/>
      </w:rPr>
    </w:pPr>
    <w:r w:rsidRPr="004D02F7">
      <w:rPr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555F5EB6" wp14:editId="46C14415">
          <wp:simplePos x="0" y="0"/>
          <wp:positionH relativeFrom="page">
            <wp:posOffset>4999990</wp:posOffset>
          </wp:positionH>
          <wp:positionV relativeFrom="page">
            <wp:posOffset>420370</wp:posOffset>
          </wp:positionV>
          <wp:extent cx="1871980" cy="771525"/>
          <wp:effectExtent l="0" t="0" r="0" b="0"/>
          <wp:wrapNone/>
          <wp:docPr id="49" name="Bild 49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198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919D05" w14:textId="77777777" w:rsidR="00F44C20" w:rsidRPr="004D02F7" w:rsidRDefault="00F44C20" w:rsidP="004D02F7">
    <w:pPr>
      <w:pStyle w:val="Fuzeile"/>
      <w:tabs>
        <w:tab w:val="clear" w:pos="4536"/>
        <w:tab w:val="clear" w:pos="9072"/>
      </w:tabs>
      <w:spacing w:line="240" w:lineRule="auto"/>
      <w:rPr>
        <w:sz w:val="18"/>
        <w:szCs w:val="18"/>
      </w:rPr>
    </w:pPr>
  </w:p>
  <w:p w14:paraId="7C41A02E" w14:textId="77777777" w:rsidR="00F44C20" w:rsidRPr="004D02F7" w:rsidRDefault="00F44C20" w:rsidP="004D02F7">
    <w:pPr>
      <w:pStyle w:val="Fuzeile"/>
      <w:tabs>
        <w:tab w:val="clear" w:pos="4536"/>
        <w:tab w:val="clear" w:pos="9072"/>
      </w:tabs>
      <w:spacing w:line="240" w:lineRule="auto"/>
      <w:rPr>
        <w:sz w:val="18"/>
        <w:szCs w:val="18"/>
      </w:rPr>
    </w:pPr>
  </w:p>
  <w:p w14:paraId="7CAAFCF8" w14:textId="77777777" w:rsidR="00F44C20" w:rsidRDefault="00F44C20" w:rsidP="004D02F7">
    <w:pPr>
      <w:pStyle w:val="OrtDatum"/>
      <w:spacing w:line="240" w:lineRule="auto"/>
    </w:pPr>
  </w:p>
  <w:p w14:paraId="46B7A477" w14:textId="77777777" w:rsidR="00F44C20" w:rsidRPr="00220F01" w:rsidRDefault="00F44C20" w:rsidP="004D02F7">
    <w:pPr>
      <w:spacing w:line="240" w:lineRule="auto"/>
      <w:rPr>
        <w:b/>
        <w:sz w:val="28"/>
        <w:szCs w:val="28"/>
      </w:rPr>
    </w:pPr>
    <w:r>
      <w:rPr>
        <w:b/>
        <w:sz w:val="28"/>
        <w:szCs w:val="28"/>
      </w:rPr>
      <w:t>Leistungsbeschreibung VgV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CCD34" w14:textId="545B0C05" w:rsidR="00F44C20" w:rsidRPr="000E0310" w:rsidRDefault="00C721A3" w:rsidP="000E0310">
    <w:pPr>
      <w:pStyle w:val="Kopfzeile"/>
      <w:spacing w:line="240" w:lineRule="auto"/>
      <w:rPr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6F533C19" wp14:editId="43E90936">
          <wp:simplePos x="0" y="0"/>
          <wp:positionH relativeFrom="margin">
            <wp:align>right</wp:align>
          </wp:positionH>
          <wp:positionV relativeFrom="paragraph">
            <wp:posOffset>-31115</wp:posOffset>
          </wp:positionV>
          <wp:extent cx="1725295" cy="963295"/>
          <wp:effectExtent l="0" t="0" r="8255" b="8255"/>
          <wp:wrapNone/>
          <wp:docPr id="1042624999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529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6867" w:rsidRPr="000E0310">
      <w:rPr>
        <w:noProof/>
        <w:sz w:val="24"/>
        <w:szCs w:val="24"/>
      </w:rPr>
      <w:drawing>
        <wp:anchor distT="0" distB="0" distL="114300" distR="114300" simplePos="0" relativeHeight="251657216" behindDoc="0" locked="0" layoutInCell="1" allowOverlap="1" wp14:anchorId="09162C52" wp14:editId="2F3809C2">
          <wp:simplePos x="0" y="0"/>
          <wp:positionH relativeFrom="page">
            <wp:posOffset>360045</wp:posOffset>
          </wp:positionH>
          <wp:positionV relativeFrom="page">
            <wp:posOffset>3769360</wp:posOffset>
          </wp:positionV>
          <wp:extent cx="28575" cy="1586230"/>
          <wp:effectExtent l="0" t="0" r="0" b="0"/>
          <wp:wrapNone/>
          <wp:docPr id="47" name="Bild 47" descr="Falzmarke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7" descr="Falzmarken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" cy="1586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69BC"/>
    <w:multiLevelType w:val="multilevel"/>
    <w:tmpl w:val="9D4842DA"/>
    <w:lvl w:ilvl="0">
      <w:start w:val="2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8C0501A"/>
    <w:multiLevelType w:val="hybridMultilevel"/>
    <w:tmpl w:val="9104B2D4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F2210D"/>
    <w:multiLevelType w:val="hybridMultilevel"/>
    <w:tmpl w:val="2CB4664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1E2F"/>
    <w:multiLevelType w:val="multilevel"/>
    <w:tmpl w:val="D34E0800"/>
    <w:lvl w:ilvl="0">
      <w:start w:val="16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20B91FD0"/>
    <w:multiLevelType w:val="multilevel"/>
    <w:tmpl w:val="89505F08"/>
    <w:lvl w:ilvl="0">
      <w:start w:val="14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25530FAD"/>
    <w:multiLevelType w:val="multilevel"/>
    <w:tmpl w:val="54082664"/>
    <w:lvl w:ilvl="0">
      <w:start w:val="20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2B4D7342"/>
    <w:multiLevelType w:val="hybridMultilevel"/>
    <w:tmpl w:val="A6021D6E"/>
    <w:lvl w:ilvl="0" w:tplc="8A9C1A96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 w:tplc="FC46D04C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457FCE"/>
    <w:multiLevelType w:val="multilevel"/>
    <w:tmpl w:val="8ED60EE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2CAD19CE"/>
    <w:multiLevelType w:val="multilevel"/>
    <w:tmpl w:val="5D3AE6F8"/>
    <w:lvl w:ilvl="0">
      <w:start w:val="18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2F45192D"/>
    <w:multiLevelType w:val="multilevel"/>
    <w:tmpl w:val="F6920AFA"/>
    <w:lvl w:ilvl="0">
      <w:start w:val="19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43637E60"/>
    <w:multiLevelType w:val="multilevel"/>
    <w:tmpl w:val="B5EE1106"/>
    <w:lvl w:ilvl="0">
      <w:start w:val="2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4ADE6EE7"/>
    <w:multiLevelType w:val="multilevel"/>
    <w:tmpl w:val="27EA815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5FA4573A"/>
    <w:multiLevelType w:val="multilevel"/>
    <w:tmpl w:val="AE0A5B08"/>
    <w:lvl w:ilvl="0">
      <w:start w:val="17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626505DE"/>
    <w:multiLevelType w:val="multilevel"/>
    <w:tmpl w:val="2FF65492"/>
    <w:lvl w:ilvl="0">
      <w:start w:val="15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6B66004A"/>
    <w:multiLevelType w:val="multilevel"/>
    <w:tmpl w:val="A7B0977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76B553D7"/>
    <w:multiLevelType w:val="multilevel"/>
    <w:tmpl w:val="E878CF3C"/>
    <w:lvl w:ilvl="0">
      <w:start w:val="20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7BDC722F"/>
    <w:multiLevelType w:val="multilevel"/>
    <w:tmpl w:val="B4A25E0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lowerLetter"/>
      <w:lvlText w:val="%5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494539006">
    <w:abstractNumId w:val="1"/>
  </w:num>
  <w:num w:numId="2" w16cid:durableId="785123681">
    <w:abstractNumId w:val="2"/>
  </w:num>
  <w:num w:numId="3" w16cid:durableId="1662078892">
    <w:abstractNumId w:val="6"/>
  </w:num>
  <w:num w:numId="4" w16cid:durableId="1435634100">
    <w:abstractNumId w:val="4"/>
  </w:num>
  <w:num w:numId="5" w16cid:durableId="119498532">
    <w:abstractNumId w:val="13"/>
  </w:num>
  <w:num w:numId="6" w16cid:durableId="1406342630">
    <w:abstractNumId w:val="3"/>
  </w:num>
  <w:num w:numId="7" w16cid:durableId="106436990">
    <w:abstractNumId w:val="12"/>
  </w:num>
  <w:num w:numId="8" w16cid:durableId="1929925526">
    <w:abstractNumId w:val="8"/>
  </w:num>
  <w:num w:numId="9" w16cid:durableId="827090847">
    <w:abstractNumId w:val="9"/>
  </w:num>
  <w:num w:numId="10" w16cid:durableId="1738505660">
    <w:abstractNumId w:val="15"/>
  </w:num>
  <w:num w:numId="11" w16cid:durableId="1241789720">
    <w:abstractNumId w:val="10"/>
  </w:num>
  <w:num w:numId="12" w16cid:durableId="153379402">
    <w:abstractNumId w:val="7"/>
  </w:num>
  <w:num w:numId="13" w16cid:durableId="1489324604">
    <w:abstractNumId w:val="16"/>
  </w:num>
  <w:num w:numId="14" w16cid:durableId="262421856">
    <w:abstractNumId w:val="11"/>
  </w:num>
  <w:num w:numId="15" w16cid:durableId="1443718923">
    <w:abstractNumId w:val="5"/>
  </w:num>
  <w:num w:numId="16" w16cid:durableId="1545285885">
    <w:abstractNumId w:val="0"/>
  </w:num>
  <w:num w:numId="17" w16cid:durableId="8090537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zuA6LyRaPBrQrKTpJZJt1rRhS7emSr/47bK5TR00q4JWTemUDcoOB5Efz1vXb3QYZecghhKdP5AymSY3iM5mg==" w:salt="Pwr/HfUSq1XsyLCy0s0Xgw=="/>
  <w:defaultTabStop w:val="709"/>
  <w:autoHyphenation/>
  <w:hyphenationZone w:val="425"/>
  <w:drawingGridHorizontalSpacing w:val="6"/>
  <w:drawingGridVerticalSpacing w:val="6"/>
  <w:characterSpacingControl w:val="doNotCompress"/>
  <w:hdrShapeDefaults>
    <o:shapedefaults v:ext="edit" spidmax="2050">
      <o:colormru v:ext="edit" colors="#cad5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45"/>
    <w:rsid w:val="000004F5"/>
    <w:rsid w:val="000017B9"/>
    <w:rsid w:val="00002459"/>
    <w:rsid w:val="00003976"/>
    <w:rsid w:val="000061D0"/>
    <w:rsid w:val="0001134F"/>
    <w:rsid w:val="00014F61"/>
    <w:rsid w:val="000208AE"/>
    <w:rsid w:val="00024336"/>
    <w:rsid w:val="0003487F"/>
    <w:rsid w:val="00040C32"/>
    <w:rsid w:val="00042C01"/>
    <w:rsid w:val="000438DD"/>
    <w:rsid w:val="00044915"/>
    <w:rsid w:val="00047017"/>
    <w:rsid w:val="00054785"/>
    <w:rsid w:val="00057161"/>
    <w:rsid w:val="00066C0F"/>
    <w:rsid w:val="00076959"/>
    <w:rsid w:val="00077574"/>
    <w:rsid w:val="00077B81"/>
    <w:rsid w:val="00077F68"/>
    <w:rsid w:val="000850F2"/>
    <w:rsid w:val="0008628F"/>
    <w:rsid w:val="00091AB0"/>
    <w:rsid w:val="000966AE"/>
    <w:rsid w:val="000A0FAE"/>
    <w:rsid w:val="000A482A"/>
    <w:rsid w:val="000B1B98"/>
    <w:rsid w:val="000B1DC1"/>
    <w:rsid w:val="000B3144"/>
    <w:rsid w:val="000B731B"/>
    <w:rsid w:val="000C2723"/>
    <w:rsid w:val="000C2A32"/>
    <w:rsid w:val="000C5B4E"/>
    <w:rsid w:val="000D7D54"/>
    <w:rsid w:val="000E0310"/>
    <w:rsid w:val="000E080B"/>
    <w:rsid w:val="000E12AD"/>
    <w:rsid w:val="000E1ADA"/>
    <w:rsid w:val="000E1FFA"/>
    <w:rsid w:val="000E54FB"/>
    <w:rsid w:val="000F0154"/>
    <w:rsid w:val="000F68F2"/>
    <w:rsid w:val="00100640"/>
    <w:rsid w:val="00102AE2"/>
    <w:rsid w:val="0010504F"/>
    <w:rsid w:val="001102FA"/>
    <w:rsid w:val="001112A5"/>
    <w:rsid w:val="001120E8"/>
    <w:rsid w:val="00117C92"/>
    <w:rsid w:val="00120E21"/>
    <w:rsid w:val="0012629A"/>
    <w:rsid w:val="00135CDD"/>
    <w:rsid w:val="0014051A"/>
    <w:rsid w:val="0014348A"/>
    <w:rsid w:val="00144FDF"/>
    <w:rsid w:val="00146959"/>
    <w:rsid w:val="001516A3"/>
    <w:rsid w:val="001527D1"/>
    <w:rsid w:val="00153A03"/>
    <w:rsid w:val="00161F8B"/>
    <w:rsid w:val="00166416"/>
    <w:rsid w:val="00167E9A"/>
    <w:rsid w:val="00170B72"/>
    <w:rsid w:val="00171E43"/>
    <w:rsid w:val="00172E8E"/>
    <w:rsid w:val="0017431B"/>
    <w:rsid w:val="00175D78"/>
    <w:rsid w:val="00182070"/>
    <w:rsid w:val="00182E4C"/>
    <w:rsid w:val="0018439C"/>
    <w:rsid w:val="00192ACB"/>
    <w:rsid w:val="001A0D71"/>
    <w:rsid w:val="001A0EFD"/>
    <w:rsid w:val="001A16C4"/>
    <w:rsid w:val="001A3E92"/>
    <w:rsid w:val="001A5FC7"/>
    <w:rsid w:val="001B3680"/>
    <w:rsid w:val="001B6FD6"/>
    <w:rsid w:val="001C244F"/>
    <w:rsid w:val="001C4163"/>
    <w:rsid w:val="001C591E"/>
    <w:rsid w:val="001C649F"/>
    <w:rsid w:val="001C7A8D"/>
    <w:rsid w:val="001E404A"/>
    <w:rsid w:val="001E5A0E"/>
    <w:rsid w:val="001F1EB2"/>
    <w:rsid w:val="001F321A"/>
    <w:rsid w:val="0020162F"/>
    <w:rsid w:val="00204491"/>
    <w:rsid w:val="002047D8"/>
    <w:rsid w:val="00210ADC"/>
    <w:rsid w:val="00211AD0"/>
    <w:rsid w:val="00214DF5"/>
    <w:rsid w:val="00216975"/>
    <w:rsid w:val="00217D44"/>
    <w:rsid w:val="002209BE"/>
    <w:rsid w:val="00220F01"/>
    <w:rsid w:val="00225930"/>
    <w:rsid w:val="00225C0C"/>
    <w:rsid w:val="00226642"/>
    <w:rsid w:val="00227298"/>
    <w:rsid w:val="00227E9B"/>
    <w:rsid w:val="00232693"/>
    <w:rsid w:val="002346CC"/>
    <w:rsid w:val="002373AA"/>
    <w:rsid w:val="00245B7E"/>
    <w:rsid w:val="00250AB3"/>
    <w:rsid w:val="00262EBB"/>
    <w:rsid w:val="00264C0D"/>
    <w:rsid w:val="00270F58"/>
    <w:rsid w:val="0027450B"/>
    <w:rsid w:val="002745F7"/>
    <w:rsid w:val="0027477E"/>
    <w:rsid w:val="002773A9"/>
    <w:rsid w:val="00280AAC"/>
    <w:rsid w:val="00281F82"/>
    <w:rsid w:val="002B0117"/>
    <w:rsid w:val="002B05B1"/>
    <w:rsid w:val="002B3A0C"/>
    <w:rsid w:val="002B5AF0"/>
    <w:rsid w:val="002B7B97"/>
    <w:rsid w:val="002C0416"/>
    <w:rsid w:val="002C4AF9"/>
    <w:rsid w:val="002C5438"/>
    <w:rsid w:val="002C6EF5"/>
    <w:rsid w:val="002D0853"/>
    <w:rsid w:val="002D1131"/>
    <w:rsid w:val="002D2FEF"/>
    <w:rsid w:val="002E0056"/>
    <w:rsid w:val="002E0D3A"/>
    <w:rsid w:val="002E42D0"/>
    <w:rsid w:val="002F37B2"/>
    <w:rsid w:val="002F5383"/>
    <w:rsid w:val="002F6141"/>
    <w:rsid w:val="002F6EDC"/>
    <w:rsid w:val="003101CC"/>
    <w:rsid w:val="00311252"/>
    <w:rsid w:val="00313CEF"/>
    <w:rsid w:val="00314AA7"/>
    <w:rsid w:val="00316F0B"/>
    <w:rsid w:val="00317A2F"/>
    <w:rsid w:val="00317C4C"/>
    <w:rsid w:val="003217DF"/>
    <w:rsid w:val="003265DD"/>
    <w:rsid w:val="0032672C"/>
    <w:rsid w:val="003309EF"/>
    <w:rsid w:val="00337558"/>
    <w:rsid w:val="00365AE5"/>
    <w:rsid w:val="00367019"/>
    <w:rsid w:val="0036759F"/>
    <w:rsid w:val="00371348"/>
    <w:rsid w:val="00373D29"/>
    <w:rsid w:val="00375896"/>
    <w:rsid w:val="0037742B"/>
    <w:rsid w:val="00381FE5"/>
    <w:rsid w:val="00383A44"/>
    <w:rsid w:val="00392851"/>
    <w:rsid w:val="003929A8"/>
    <w:rsid w:val="003A617C"/>
    <w:rsid w:val="003A73F7"/>
    <w:rsid w:val="003B0BBC"/>
    <w:rsid w:val="003B352F"/>
    <w:rsid w:val="003B5205"/>
    <w:rsid w:val="003C26DD"/>
    <w:rsid w:val="003C364A"/>
    <w:rsid w:val="003C7C53"/>
    <w:rsid w:val="003D4175"/>
    <w:rsid w:val="003D461E"/>
    <w:rsid w:val="003D4F78"/>
    <w:rsid w:val="003D7B27"/>
    <w:rsid w:val="003D7C15"/>
    <w:rsid w:val="003F290A"/>
    <w:rsid w:val="003F498A"/>
    <w:rsid w:val="003F4D77"/>
    <w:rsid w:val="003F4FE9"/>
    <w:rsid w:val="003F5483"/>
    <w:rsid w:val="003F7263"/>
    <w:rsid w:val="00400A04"/>
    <w:rsid w:val="00403645"/>
    <w:rsid w:val="004049FA"/>
    <w:rsid w:val="004063EF"/>
    <w:rsid w:val="00407ED3"/>
    <w:rsid w:val="00411E0E"/>
    <w:rsid w:val="00413CD4"/>
    <w:rsid w:val="00415DC1"/>
    <w:rsid w:val="004163B2"/>
    <w:rsid w:val="004167CA"/>
    <w:rsid w:val="004170B1"/>
    <w:rsid w:val="0041776C"/>
    <w:rsid w:val="00417B0E"/>
    <w:rsid w:val="00423707"/>
    <w:rsid w:val="00424DA8"/>
    <w:rsid w:val="004262ED"/>
    <w:rsid w:val="004273E9"/>
    <w:rsid w:val="0043166F"/>
    <w:rsid w:val="00434FAA"/>
    <w:rsid w:val="00434FE9"/>
    <w:rsid w:val="004353E6"/>
    <w:rsid w:val="0043577B"/>
    <w:rsid w:val="00440C9A"/>
    <w:rsid w:val="004438EF"/>
    <w:rsid w:val="00444BE1"/>
    <w:rsid w:val="00451977"/>
    <w:rsid w:val="00454463"/>
    <w:rsid w:val="00457989"/>
    <w:rsid w:val="00461638"/>
    <w:rsid w:val="004652D7"/>
    <w:rsid w:val="0047020B"/>
    <w:rsid w:val="0048075F"/>
    <w:rsid w:val="0048181F"/>
    <w:rsid w:val="004824BF"/>
    <w:rsid w:val="00486A54"/>
    <w:rsid w:val="00494ABD"/>
    <w:rsid w:val="00494BDE"/>
    <w:rsid w:val="0049559E"/>
    <w:rsid w:val="004A065B"/>
    <w:rsid w:val="004B199E"/>
    <w:rsid w:val="004B3AFE"/>
    <w:rsid w:val="004B5E85"/>
    <w:rsid w:val="004C01D8"/>
    <w:rsid w:val="004C20B5"/>
    <w:rsid w:val="004C29C5"/>
    <w:rsid w:val="004D02F7"/>
    <w:rsid w:val="004D0522"/>
    <w:rsid w:val="004D4821"/>
    <w:rsid w:val="004D4E6D"/>
    <w:rsid w:val="004E5A04"/>
    <w:rsid w:val="004F0B39"/>
    <w:rsid w:val="004F41A4"/>
    <w:rsid w:val="004F73CC"/>
    <w:rsid w:val="004F77B6"/>
    <w:rsid w:val="0050018B"/>
    <w:rsid w:val="00504450"/>
    <w:rsid w:val="00510E31"/>
    <w:rsid w:val="00517ACE"/>
    <w:rsid w:val="00520263"/>
    <w:rsid w:val="005210E0"/>
    <w:rsid w:val="00525B7B"/>
    <w:rsid w:val="00526363"/>
    <w:rsid w:val="00536156"/>
    <w:rsid w:val="00536BA6"/>
    <w:rsid w:val="005401B7"/>
    <w:rsid w:val="005410FB"/>
    <w:rsid w:val="005418A4"/>
    <w:rsid w:val="00543DAB"/>
    <w:rsid w:val="00544EE6"/>
    <w:rsid w:val="00554B3F"/>
    <w:rsid w:val="00556F50"/>
    <w:rsid w:val="00563602"/>
    <w:rsid w:val="00566856"/>
    <w:rsid w:val="00566E52"/>
    <w:rsid w:val="00566EB0"/>
    <w:rsid w:val="00571A80"/>
    <w:rsid w:val="005760BE"/>
    <w:rsid w:val="00586055"/>
    <w:rsid w:val="00590772"/>
    <w:rsid w:val="00590A96"/>
    <w:rsid w:val="00591A56"/>
    <w:rsid w:val="00591F01"/>
    <w:rsid w:val="00594AD2"/>
    <w:rsid w:val="005970B2"/>
    <w:rsid w:val="005A19CF"/>
    <w:rsid w:val="005A489D"/>
    <w:rsid w:val="005A657A"/>
    <w:rsid w:val="005B2E8F"/>
    <w:rsid w:val="005B6E66"/>
    <w:rsid w:val="005C0475"/>
    <w:rsid w:val="005C5BE8"/>
    <w:rsid w:val="005D282E"/>
    <w:rsid w:val="005D5345"/>
    <w:rsid w:val="005D6867"/>
    <w:rsid w:val="005D79F8"/>
    <w:rsid w:val="005E01D4"/>
    <w:rsid w:val="005E31FF"/>
    <w:rsid w:val="005E58AD"/>
    <w:rsid w:val="005F69FB"/>
    <w:rsid w:val="005F77D2"/>
    <w:rsid w:val="0060255F"/>
    <w:rsid w:val="006078B9"/>
    <w:rsid w:val="00610C9C"/>
    <w:rsid w:val="0061434A"/>
    <w:rsid w:val="00616B2E"/>
    <w:rsid w:val="00633D52"/>
    <w:rsid w:val="00635367"/>
    <w:rsid w:val="0063544F"/>
    <w:rsid w:val="006462BD"/>
    <w:rsid w:val="00660A2C"/>
    <w:rsid w:val="00663896"/>
    <w:rsid w:val="0066462B"/>
    <w:rsid w:val="0066566A"/>
    <w:rsid w:val="00665D54"/>
    <w:rsid w:val="00666A16"/>
    <w:rsid w:val="00666DF4"/>
    <w:rsid w:val="00670218"/>
    <w:rsid w:val="00676BA8"/>
    <w:rsid w:val="00683F04"/>
    <w:rsid w:val="00691296"/>
    <w:rsid w:val="00692046"/>
    <w:rsid w:val="00692BD1"/>
    <w:rsid w:val="00695EA8"/>
    <w:rsid w:val="006A283C"/>
    <w:rsid w:val="006A5762"/>
    <w:rsid w:val="006A72F4"/>
    <w:rsid w:val="006B0315"/>
    <w:rsid w:val="006B78BD"/>
    <w:rsid w:val="006C19BF"/>
    <w:rsid w:val="006C3DAC"/>
    <w:rsid w:val="006C485A"/>
    <w:rsid w:val="006C57C2"/>
    <w:rsid w:val="006C7FB9"/>
    <w:rsid w:val="006D3A8F"/>
    <w:rsid w:val="006D4242"/>
    <w:rsid w:val="006D70B9"/>
    <w:rsid w:val="006E0644"/>
    <w:rsid w:val="006E06DA"/>
    <w:rsid w:val="006E1B7E"/>
    <w:rsid w:val="006E487B"/>
    <w:rsid w:val="006E6CDF"/>
    <w:rsid w:val="006E794E"/>
    <w:rsid w:val="006E7FD0"/>
    <w:rsid w:val="006F0FFA"/>
    <w:rsid w:val="006F1171"/>
    <w:rsid w:val="006F5A3F"/>
    <w:rsid w:val="006F7038"/>
    <w:rsid w:val="0070253E"/>
    <w:rsid w:val="0071001A"/>
    <w:rsid w:val="007149F3"/>
    <w:rsid w:val="007150D4"/>
    <w:rsid w:val="0071751C"/>
    <w:rsid w:val="007230B3"/>
    <w:rsid w:val="00723452"/>
    <w:rsid w:val="007244C4"/>
    <w:rsid w:val="00725057"/>
    <w:rsid w:val="00725A74"/>
    <w:rsid w:val="007269E9"/>
    <w:rsid w:val="00726CAA"/>
    <w:rsid w:val="007318C2"/>
    <w:rsid w:val="00731A3B"/>
    <w:rsid w:val="00732315"/>
    <w:rsid w:val="00736C9B"/>
    <w:rsid w:val="0074167E"/>
    <w:rsid w:val="00760F0B"/>
    <w:rsid w:val="00765B8D"/>
    <w:rsid w:val="0077306B"/>
    <w:rsid w:val="0077320A"/>
    <w:rsid w:val="00774093"/>
    <w:rsid w:val="007745C3"/>
    <w:rsid w:val="00774A1D"/>
    <w:rsid w:val="00781DD6"/>
    <w:rsid w:val="0078225A"/>
    <w:rsid w:val="007830C6"/>
    <w:rsid w:val="00787A5E"/>
    <w:rsid w:val="007973A8"/>
    <w:rsid w:val="007A3376"/>
    <w:rsid w:val="007A393F"/>
    <w:rsid w:val="007A69F5"/>
    <w:rsid w:val="007B3AF1"/>
    <w:rsid w:val="007B3D27"/>
    <w:rsid w:val="007B65DB"/>
    <w:rsid w:val="007B7FA7"/>
    <w:rsid w:val="007C7053"/>
    <w:rsid w:val="007D4279"/>
    <w:rsid w:val="007D4BB7"/>
    <w:rsid w:val="007D65FF"/>
    <w:rsid w:val="007E27B6"/>
    <w:rsid w:val="007E45C1"/>
    <w:rsid w:val="007E48CA"/>
    <w:rsid w:val="007E5917"/>
    <w:rsid w:val="007F1AFD"/>
    <w:rsid w:val="007F26A2"/>
    <w:rsid w:val="007F31AC"/>
    <w:rsid w:val="0080068C"/>
    <w:rsid w:val="00801325"/>
    <w:rsid w:val="00802172"/>
    <w:rsid w:val="00802733"/>
    <w:rsid w:val="00804659"/>
    <w:rsid w:val="0080503C"/>
    <w:rsid w:val="0080705B"/>
    <w:rsid w:val="00815484"/>
    <w:rsid w:val="00821977"/>
    <w:rsid w:val="008243EB"/>
    <w:rsid w:val="00835024"/>
    <w:rsid w:val="00844FF7"/>
    <w:rsid w:val="008478F9"/>
    <w:rsid w:val="008513FC"/>
    <w:rsid w:val="00852D16"/>
    <w:rsid w:val="0085465A"/>
    <w:rsid w:val="008555B9"/>
    <w:rsid w:val="00860E01"/>
    <w:rsid w:val="00862F46"/>
    <w:rsid w:val="00863B73"/>
    <w:rsid w:val="0086688F"/>
    <w:rsid w:val="00870C1E"/>
    <w:rsid w:val="00873D3A"/>
    <w:rsid w:val="00873F9E"/>
    <w:rsid w:val="00874BF8"/>
    <w:rsid w:val="00875106"/>
    <w:rsid w:val="008778E2"/>
    <w:rsid w:val="00877D84"/>
    <w:rsid w:val="0088164F"/>
    <w:rsid w:val="0088420A"/>
    <w:rsid w:val="0088467C"/>
    <w:rsid w:val="0089089C"/>
    <w:rsid w:val="00890C8A"/>
    <w:rsid w:val="00890FBE"/>
    <w:rsid w:val="00896419"/>
    <w:rsid w:val="008970E9"/>
    <w:rsid w:val="008A4F80"/>
    <w:rsid w:val="008B0566"/>
    <w:rsid w:val="008B33DC"/>
    <w:rsid w:val="008B4185"/>
    <w:rsid w:val="008B4AA8"/>
    <w:rsid w:val="008E034F"/>
    <w:rsid w:val="008E1E17"/>
    <w:rsid w:val="008E63A3"/>
    <w:rsid w:val="008F3BE3"/>
    <w:rsid w:val="008F7C32"/>
    <w:rsid w:val="00904D45"/>
    <w:rsid w:val="009073A1"/>
    <w:rsid w:val="00917A7A"/>
    <w:rsid w:val="0092039F"/>
    <w:rsid w:val="009206D9"/>
    <w:rsid w:val="009216D7"/>
    <w:rsid w:val="009238AC"/>
    <w:rsid w:val="00925F7D"/>
    <w:rsid w:val="00930AB2"/>
    <w:rsid w:val="00941F4A"/>
    <w:rsid w:val="00942419"/>
    <w:rsid w:val="00947752"/>
    <w:rsid w:val="009509BB"/>
    <w:rsid w:val="00951CD1"/>
    <w:rsid w:val="00955E18"/>
    <w:rsid w:val="00960B4C"/>
    <w:rsid w:val="00963E65"/>
    <w:rsid w:val="0096435A"/>
    <w:rsid w:val="00965FB8"/>
    <w:rsid w:val="00966F08"/>
    <w:rsid w:val="009705F0"/>
    <w:rsid w:val="0097120C"/>
    <w:rsid w:val="00973DFA"/>
    <w:rsid w:val="0097427B"/>
    <w:rsid w:val="00975601"/>
    <w:rsid w:val="0098638F"/>
    <w:rsid w:val="00993B52"/>
    <w:rsid w:val="00994847"/>
    <w:rsid w:val="00995979"/>
    <w:rsid w:val="009A213A"/>
    <w:rsid w:val="009A722B"/>
    <w:rsid w:val="009B15AB"/>
    <w:rsid w:val="009B479B"/>
    <w:rsid w:val="009C1F71"/>
    <w:rsid w:val="009C3660"/>
    <w:rsid w:val="009C484B"/>
    <w:rsid w:val="009C495A"/>
    <w:rsid w:val="009D521A"/>
    <w:rsid w:val="009D5C37"/>
    <w:rsid w:val="009D5EDB"/>
    <w:rsid w:val="009D6631"/>
    <w:rsid w:val="009D7E42"/>
    <w:rsid w:val="009E10DF"/>
    <w:rsid w:val="009E1BB1"/>
    <w:rsid w:val="009E659B"/>
    <w:rsid w:val="009E7947"/>
    <w:rsid w:val="009F270A"/>
    <w:rsid w:val="009F303A"/>
    <w:rsid w:val="009F6974"/>
    <w:rsid w:val="00A0603F"/>
    <w:rsid w:val="00A102EB"/>
    <w:rsid w:val="00A15F86"/>
    <w:rsid w:val="00A15FCE"/>
    <w:rsid w:val="00A17C3D"/>
    <w:rsid w:val="00A211A9"/>
    <w:rsid w:val="00A278F7"/>
    <w:rsid w:val="00A32568"/>
    <w:rsid w:val="00A40CD0"/>
    <w:rsid w:val="00A40CD5"/>
    <w:rsid w:val="00A41071"/>
    <w:rsid w:val="00A42199"/>
    <w:rsid w:val="00A4458F"/>
    <w:rsid w:val="00A446CD"/>
    <w:rsid w:val="00A45045"/>
    <w:rsid w:val="00A4678A"/>
    <w:rsid w:val="00A46DAA"/>
    <w:rsid w:val="00A50E36"/>
    <w:rsid w:val="00A54B6C"/>
    <w:rsid w:val="00A55FAE"/>
    <w:rsid w:val="00A61121"/>
    <w:rsid w:val="00A63A81"/>
    <w:rsid w:val="00A67AC6"/>
    <w:rsid w:val="00A70FB6"/>
    <w:rsid w:val="00A71E1E"/>
    <w:rsid w:val="00A71E90"/>
    <w:rsid w:val="00A74F50"/>
    <w:rsid w:val="00A8202B"/>
    <w:rsid w:val="00A82773"/>
    <w:rsid w:val="00A8404A"/>
    <w:rsid w:val="00A84E81"/>
    <w:rsid w:val="00A90AA2"/>
    <w:rsid w:val="00A9254F"/>
    <w:rsid w:val="00AA0063"/>
    <w:rsid w:val="00AA035F"/>
    <w:rsid w:val="00AA5488"/>
    <w:rsid w:val="00AC1D45"/>
    <w:rsid w:val="00AC78A5"/>
    <w:rsid w:val="00AD1C06"/>
    <w:rsid w:val="00AD4A6B"/>
    <w:rsid w:val="00AD4F7C"/>
    <w:rsid w:val="00AD5355"/>
    <w:rsid w:val="00AD6B87"/>
    <w:rsid w:val="00AE58DA"/>
    <w:rsid w:val="00AE7FDC"/>
    <w:rsid w:val="00AF39F4"/>
    <w:rsid w:val="00B0286B"/>
    <w:rsid w:val="00B04C5C"/>
    <w:rsid w:val="00B11BEB"/>
    <w:rsid w:val="00B12F9C"/>
    <w:rsid w:val="00B14457"/>
    <w:rsid w:val="00B20F7C"/>
    <w:rsid w:val="00B24654"/>
    <w:rsid w:val="00B27070"/>
    <w:rsid w:val="00B3098B"/>
    <w:rsid w:val="00B33D6C"/>
    <w:rsid w:val="00B368F0"/>
    <w:rsid w:val="00B36B2C"/>
    <w:rsid w:val="00B41A01"/>
    <w:rsid w:val="00B4208E"/>
    <w:rsid w:val="00B4412E"/>
    <w:rsid w:val="00B60882"/>
    <w:rsid w:val="00B70F7D"/>
    <w:rsid w:val="00B71B33"/>
    <w:rsid w:val="00B8340B"/>
    <w:rsid w:val="00B838BE"/>
    <w:rsid w:val="00B843F8"/>
    <w:rsid w:val="00B846EE"/>
    <w:rsid w:val="00B9063A"/>
    <w:rsid w:val="00B91972"/>
    <w:rsid w:val="00B9546A"/>
    <w:rsid w:val="00BA0878"/>
    <w:rsid w:val="00BA396F"/>
    <w:rsid w:val="00BB1D31"/>
    <w:rsid w:val="00BB2D10"/>
    <w:rsid w:val="00BB4751"/>
    <w:rsid w:val="00BB6DFF"/>
    <w:rsid w:val="00BC27A5"/>
    <w:rsid w:val="00BC3605"/>
    <w:rsid w:val="00BC3987"/>
    <w:rsid w:val="00BC5676"/>
    <w:rsid w:val="00BC70C8"/>
    <w:rsid w:val="00BD1EA9"/>
    <w:rsid w:val="00BD4DEB"/>
    <w:rsid w:val="00BD6099"/>
    <w:rsid w:val="00BD7CB4"/>
    <w:rsid w:val="00BE0819"/>
    <w:rsid w:val="00BE0C4F"/>
    <w:rsid w:val="00BF05E3"/>
    <w:rsid w:val="00BF0C15"/>
    <w:rsid w:val="00BF2330"/>
    <w:rsid w:val="00BF6D71"/>
    <w:rsid w:val="00C00150"/>
    <w:rsid w:val="00C03555"/>
    <w:rsid w:val="00C07B6D"/>
    <w:rsid w:val="00C15F55"/>
    <w:rsid w:val="00C20DBE"/>
    <w:rsid w:val="00C328C5"/>
    <w:rsid w:val="00C36573"/>
    <w:rsid w:val="00C40DB0"/>
    <w:rsid w:val="00C40FBE"/>
    <w:rsid w:val="00C438A3"/>
    <w:rsid w:val="00C43AB3"/>
    <w:rsid w:val="00C4529D"/>
    <w:rsid w:val="00C5373B"/>
    <w:rsid w:val="00C57D62"/>
    <w:rsid w:val="00C618D7"/>
    <w:rsid w:val="00C62753"/>
    <w:rsid w:val="00C62B15"/>
    <w:rsid w:val="00C630B9"/>
    <w:rsid w:val="00C6531E"/>
    <w:rsid w:val="00C721A3"/>
    <w:rsid w:val="00C73E35"/>
    <w:rsid w:val="00C75F5D"/>
    <w:rsid w:val="00C77907"/>
    <w:rsid w:val="00C863A1"/>
    <w:rsid w:val="00CA190B"/>
    <w:rsid w:val="00CA4937"/>
    <w:rsid w:val="00CA6791"/>
    <w:rsid w:val="00CB3EB1"/>
    <w:rsid w:val="00CC50C8"/>
    <w:rsid w:val="00CC5E9D"/>
    <w:rsid w:val="00CD1CCB"/>
    <w:rsid w:val="00CD24E4"/>
    <w:rsid w:val="00CD38B9"/>
    <w:rsid w:val="00CD5833"/>
    <w:rsid w:val="00CD713D"/>
    <w:rsid w:val="00CE1345"/>
    <w:rsid w:val="00CE1C28"/>
    <w:rsid w:val="00CE3040"/>
    <w:rsid w:val="00CE412E"/>
    <w:rsid w:val="00CE4D74"/>
    <w:rsid w:val="00CE7BBA"/>
    <w:rsid w:val="00CE7CE9"/>
    <w:rsid w:val="00CF7BA1"/>
    <w:rsid w:val="00D02C51"/>
    <w:rsid w:val="00D0506F"/>
    <w:rsid w:val="00D07263"/>
    <w:rsid w:val="00D07BD4"/>
    <w:rsid w:val="00D13EF7"/>
    <w:rsid w:val="00D2190D"/>
    <w:rsid w:val="00D22B9E"/>
    <w:rsid w:val="00D246E1"/>
    <w:rsid w:val="00D26822"/>
    <w:rsid w:val="00D320CA"/>
    <w:rsid w:val="00D4525F"/>
    <w:rsid w:val="00D4532C"/>
    <w:rsid w:val="00D46A5C"/>
    <w:rsid w:val="00D51411"/>
    <w:rsid w:val="00D52651"/>
    <w:rsid w:val="00D542BD"/>
    <w:rsid w:val="00D54D9B"/>
    <w:rsid w:val="00D5704C"/>
    <w:rsid w:val="00D6119F"/>
    <w:rsid w:val="00D773C9"/>
    <w:rsid w:val="00D77E6D"/>
    <w:rsid w:val="00D840BB"/>
    <w:rsid w:val="00D85A8D"/>
    <w:rsid w:val="00D873C0"/>
    <w:rsid w:val="00D92B2B"/>
    <w:rsid w:val="00D955DA"/>
    <w:rsid w:val="00D959B2"/>
    <w:rsid w:val="00D9668C"/>
    <w:rsid w:val="00DA2264"/>
    <w:rsid w:val="00DA33AF"/>
    <w:rsid w:val="00DA71DE"/>
    <w:rsid w:val="00DB0F1F"/>
    <w:rsid w:val="00DB1038"/>
    <w:rsid w:val="00DB2A55"/>
    <w:rsid w:val="00DB2CD6"/>
    <w:rsid w:val="00DB6A50"/>
    <w:rsid w:val="00DC070A"/>
    <w:rsid w:val="00DC1B4C"/>
    <w:rsid w:val="00DC3542"/>
    <w:rsid w:val="00DC3EE2"/>
    <w:rsid w:val="00DC4661"/>
    <w:rsid w:val="00DD0365"/>
    <w:rsid w:val="00DD24FE"/>
    <w:rsid w:val="00DD3CF5"/>
    <w:rsid w:val="00DE10F9"/>
    <w:rsid w:val="00DE3522"/>
    <w:rsid w:val="00DE705D"/>
    <w:rsid w:val="00DE79F8"/>
    <w:rsid w:val="00DF3B1C"/>
    <w:rsid w:val="00E00FFD"/>
    <w:rsid w:val="00E01D21"/>
    <w:rsid w:val="00E026F9"/>
    <w:rsid w:val="00E02FB1"/>
    <w:rsid w:val="00E03AA0"/>
    <w:rsid w:val="00E104E0"/>
    <w:rsid w:val="00E1073C"/>
    <w:rsid w:val="00E134BD"/>
    <w:rsid w:val="00E143CF"/>
    <w:rsid w:val="00E14F54"/>
    <w:rsid w:val="00E23E12"/>
    <w:rsid w:val="00E3383D"/>
    <w:rsid w:val="00E35BCF"/>
    <w:rsid w:val="00E435A5"/>
    <w:rsid w:val="00E44465"/>
    <w:rsid w:val="00E44EA6"/>
    <w:rsid w:val="00E45589"/>
    <w:rsid w:val="00E46129"/>
    <w:rsid w:val="00E475AD"/>
    <w:rsid w:val="00E55468"/>
    <w:rsid w:val="00E612AE"/>
    <w:rsid w:val="00E61322"/>
    <w:rsid w:val="00E630DD"/>
    <w:rsid w:val="00E64CF2"/>
    <w:rsid w:val="00E675AE"/>
    <w:rsid w:val="00E67E54"/>
    <w:rsid w:val="00E71F3F"/>
    <w:rsid w:val="00E736EF"/>
    <w:rsid w:val="00E7558E"/>
    <w:rsid w:val="00E75F54"/>
    <w:rsid w:val="00E813DE"/>
    <w:rsid w:val="00E81D9A"/>
    <w:rsid w:val="00E93CC0"/>
    <w:rsid w:val="00E94008"/>
    <w:rsid w:val="00E96450"/>
    <w:rsid w:val="00EA21B5"/>
    <w:rsid w:val="00EA2334"/>
    <w:rsid w:val="00EB2965"/>
    <w:rsid w:val="00EB2C92"/>
    <w:rsid w:val="00EB7898"/>
    <w:rsid w:val="00EC2FE6"/>
    <w:rsid w:val="00ED09FB"/>
    <w:rsid w:val="00ED619E"/>
    <w:rsid w:val="00ED67D7"/>
    <w:rsid w:val="00ED6BFC"/>
    <w:rsid w:val="00EE5720"/>
    <w:rsid w:val="00EE58F0"/>
    <w:rsid w:val="00EF1BFB"/>
    <w:rsid w:val="00EF65BE"/>
    <w:rsid w:val="00F02C21"/>
    <w:rsid w:val="00F15A8C"/>
    <w:rsid w:val="00F200D4"/>
    <w:rsid w:val="00F20AA0"/>
    <w:rsid w:val="00F35FA3"/>
    <w:rsid w:val="00F3690F"/>
    <w:rsid w:val="00F40996"/>
    <w:rsid w:val="00F415CC"/>
    <w:rsid w:val="00F43E67"/>
    <w:rsid w:val="00F44C20"/>
    <w:rsid w:val="00F47782"/>
    <w:rsid w:val="00F47B00"/>
    <w:rsid w:val="00F50196"/>
    <w:rsid w:val="00F518E4"/>
    <w:rsid w:val="00F555C8"/>
    <w:rsid w:val="00F62436"/>
    <w:rsid w:val="00F641AB"/>
    <w:rsid w:val="00F644F5"/>
    <w:rsid w:val="00F673C6"/>
    <w:rsid w:val="00F70145"/>
    <w:rsid w:val="00F719D9"/>
    <w:rsid w:val="00F71FE7"/>
    <w:rsid w:val="00F90B61"/>
    <w:rsid w:val="00FA0CF8"/>
    <w:rsid w:val="00FA43E2"/>
    <w:rsid w:val="00FA7BD6"/>
    <w:rsid w:val="00FB08CD"/>
    <w:rsid w:val="00FB42CF"/>
    <w:rsid w:val="00FB4A9C"/>
    <w:rsid w:val="00FB674B"/>
    <w:rsid w:val="00FB6D40"/>
    <w:rsid w:val="00FC1868"/>
    <w:rsid w:val="00FC53D3"/>
    <w:rsid w:val="00FD3F98"/>
    <w:rsid w:val="00FD6CC4"/>
    <w:rsid w:val="00FE14ED"/>
    <w:rsid w:val="00FE3008"/>
    <w:rsid w:val="00FE42CF"/>
    <w:rsid w:val="00FE6835"/>
    <w:rsid w:val="00FE73E4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ad5dd"/>
    </o:shapedefaults>
    <o:shapelayout v:ext="edit">
      <o:idmap v:ext="edit" data="2"/>
    </o:shapelayout>
  </w:shapeDefaults>
  <w:decimalSymbol w:val=","/>
  <w:listSeparator w:val=";"/>
  <w14:docId w14:val="1CB90A90"/>
  <w15:chartTrackingRefBased/>
  <w15:docId w15:val="{87BE95DD-5B74-49F8-AD58-612E8170E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E3522"/>
    <w:pPr>
      <w:spacing w:line="260" w:lineRule="atLeast"/>
    </w:pPr>
    <w:rPr>
      <w:rFonts w:ascii="Arial" w:hAnsi="Arial"/>
      <w:szCs w:val="21"/>
    </w:rPr>
  </w:style>
  <w:style w:type="paragraph" w:styleId="berschrift1">
    <w:name w:val="heading 1"/>
    <w:basedOn w:val="Standard"/>
    <w:next w:val="Standard"/>
    <w:qFormat/>
    <w:rsid w:val="00C73E35"/>
    <w:pPr>
      <w:keepNext/>
      <w:spacing w:before="240" w:after="100" w:line="240" w:lineRule="auto"/>
      <w:outlineLvl w:val="0"/>
    </w:pPr>
    <w:rPr>
      <w:rFonts w:cs="Arial"/>
      <w:b/>
      <w:bCs/>
      <w:sz w:val="24"/>
    </w:rPr>
  </w:style>
  <w:style w:type="paragraph" w:styleId="berschrift2">
    <w:name w:val="heading 2"/>
    <w:basedOn w:val="Standard"/>
    <w:next w:val="Standard"/>
    <w:qFormat/>
    <w:rsid w:val="00CB3EB1"/>
    <w:pPr>
      <w:outlineLvl w:val="1"/>
    </w:pPr>
  </w:style>
  <w:style w:type="paragraph" w:styleId="berschrift3">
    <w:name w:val="heading 3"/>
    <w:basedOn w:val="berschrift2"/>
    <w:next w:val="Standard"/>
    <w:qFormat/>
    <w:rsid w:val="00CB3EB1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formationsblockName">
    <w:name w:val="Informationsblock_Name"/>
    <w:basedOn w:val="Standard"/>
    <w:rsid w:val="00AD5355"/>
    <w:rPr>
      <w:b/>
    </w:rPr>
  </w:style>
  <w:style w:type="paragraph" w:customStyle="1" w:styleId="Informationsblock">
    <w:name w:val="Informationsblock"/>
    <w:basedOn w:val="Standard"/>
    <w:rsid w:val="00AD5355"/>
  </w:style>
  <w:style w:type="paragraph" w:customStyle="1" w:styleId="Anschriftenfeld">
    <w:name w:val="Anschriftenfeld"/>
    <w:basedOn w:val="Standard"/>
    <w:rsid w:val="00DE3522"/>
  </w:style>
  <w:style w:type="paragraph" w:styleId="Sprechblasentext">
    <w:name w:val="Balloon Text"/>
    <w:basedOn w:val="Standard"/>
    <w:semiHidden/>
    <w:rsid w:val="003F4FE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semiHidden/>
    <w:rsid w:val="00DD3C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DD3CF5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F644F5"/>
    <w:rPr>
      <w:rFonts w:ascii="Arial" w:hAnsi="Arial"/>
      <w:sz w:val="22"/>
    </w:rPr>
    <w:tblPr/>
  </w:style>
  <w:style w:type="character" w:styleId="Seitenzahl">
    <w:name w:val="page number"/>
    <w:rsid w:val="006462BD"/>
    <w:rPr>
      <w:rFonts w:ascii="Arial" w:hAnsi="Arial"/>
      <w:sz w:val="20"/>
    </w:rPr>
  </w:style>
  <w:style w:type="character" w:styleId="Hyperlink">
    <w:name w:val="Hyperlink"/>
    <w:rsid w:val="000B1B98"/>
    <w:rPr>
      <w:color w:val="0000FF"/>
      <w:u w:val="single"/>
    </w:rPr>
  </w:style>
  <w:style w:type="paragraph" w:customStyle="1" w:styleId="Betreff">
    <w:name w:val="Betreff"/>
    <w:basedOn w:val="Standard"/>
    <w:next w:val="Standard"/>
    <w:rsid w:val="00FE3008"/>
    <w:rPr>
      <w:b/>
    </w:rPr>
  </w:style>
  <w:style w:type="paragraph" w:customStyle="1" w:styleId="OrtDatum">
    <w:name w:val="Ort_Datum"/>
    <w:basedOn w:val="Standard"/>
    <w:rsid w:val="006E1B7E"/>
  </w:style>
  <w:style w:type="character" w:customStyle="1" w:styleId="BesuchterHyperlink">
    <w:name w:val="BesuchterHyperlink"/>
    <w:rsid w:val="000E54F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2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torm\&#214;A_PIER\Elbe-Gruppe\Elbe_CD_neu\Word-Vorlagen\EW\Briefvorlage_ohne%20Kopfbogen_DIN5008_Variante_EW_1.0.0.f_20120112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Briefvorlage_ohne Kopfbogen_DIN5008_Variante_EW_1.0.0.f_20120112.dot</Template>
  <TotalTime>0</TotalTime>
  <Pages>1</Pages>
  <Words>149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Elbe Brief</vt:lpstr>
    </vt:vector>
  </TitlesOfParts>
  <Company>© Elbe-Werkstätten GmbH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Elbe Brief</dc:title>
  <dc:subject/>
  <dc:creator>Administrator</dc:creator>
  <cp:keywords/>
  <cp:lastModifiedBy>Conradi, Daniel</cp:lastModifiedBy>
  <cp:revision>5</cp:revision>
  <cp:lastPrinted>2016-05-25T08:28:00Z</cp:lastPrinted>
  <dcterms:created xsi:type="dcterms:W3CDTF">2025-08-12T07:47:00Z</dcterms:created>
  <dcterms:modified xsi:type="dcterms:W3CDTF">2026-07-21T10:45:00Z</dcterms:modified>
</cp:coreProperties>
</file>